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8FB74" w14:textId="2A2B8614" w:rsidR="0022004D" w:rsidRDefault="0022004D" w:rsidP="002200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781A03">
        <w:rPr>
          <w:b/>
          <w:noProof/>
          <w:sz w:val="24"/>
        </w:rPr>
        <w:t>415</w:t>
      </w:r>
    </w:p>
    <w:p w14:paraId="379092B6" w14:textId="2CA52470" w:rsidR="00E40877" w:rsidRDefault="0022004D" w:rsidP="0022004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17220F">
        <w:rPr>
          <w:b/>
          <w:noProof/>
          <w:sz w:val="24"/>
        </w:rPr>
        <w:tab/>
      </w:r>
      <w:r w:rsidR="0017220F" w:rsidRPr="0017220F">
        <w:rPr>
          <w:b/>
          <w:i/>
          <w:noProof/>
        </w:rPr>
        <w:t xml:space="preserve">Revision of </w:t>
      </w:r>
      <w:r w:rsidR="00781A03" w:rsidRPr="00781A03">
        <w:rPr>
          <w:b/>
          <w:i/>
          <w:noProof/>
        </w:rPr>
        <w:t>C4-243382</w:t>
      </w:r>
      <w:r w:rsidR="00781A03" w:rsidRPr="00781A03">
        <w:rPr>
          <w:b/>
          <w:i/>
          <w:noProof/>
        </w:rPr>
        <w:t xml:space="preserve">, </w:t>
      </w:r>
      <w:r w:rsidR="0017220F" w:rsidRPr="0017220F">
        <w:rPr>
          <w:b/>
          <w:i/>
          <w:noProof/>
        </w:rPr>
        <w:t>C4-243274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45C4D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0246">
              <w:rPr>
                <w:b/>
                <w:noProof/>
                <w:sz w:val="28"/>
              </w:rPr>
              <w:t>0</w:t>
            </w:r>
            <w:r w:rsidR="00106D9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533FF" w:rsidR="001E41F3" w:rsidRPr="00AE643B" w:rsidRDefault="00BC78D0" w:rsidP="00BC78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1DC76" w:rsidR="001E41F3" w:rsidRPr="00410371" w:rsidRDefault="00803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5410A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038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C92C0" w:rsidR="001E41F3" w:rsidRDefault="00EB267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8C7A77">
              <w:t xml:space="preserve"> of the template </w:t>
            </w:r>
            <w:r>
              <w:t xml:space="preserve">for the </w:t>
            </w:r>
            <w:r w:rsidRPr="00EB2670">
              <w:t>HTTP RFC obsoleted by IETF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C18EB" w:rsidR="001E41F3" w:rsidRDefault="00172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B7069" w:rsidR="001E41F3" w:rsidRDefault="00106D9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781A03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247D8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B2670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8C7A7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F3041">
              <w:rPr>
                <w:noProof/>
              </w:rPr>
              <w:t>1</w:t>
            </w:r>
            <w:r w:rsidR="00781A03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755FA" w:rsidR="001E41F3" w:rsidRDefault="00EB2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3A0E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6399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2DA09" w14:textId="146F0C86" w:rsidR="00EB2670" w:rsidRDefault="00EB2670" w:rsidP="00EB2670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</w:t>
            </w:r>
            <w:r w:rsidR="00CF7CD4">
              <w:t>s</w:t>
            </w:r>
            <w:r>
              <w:t xml:space="preserve"> HTTP RFC 7540, which is referenced by the SBI stage3 template of the 5GC SBA.</w:t>
            </w:r>
          </w:p>
          <w:p w14:paraId="40137F1C" w14:textId="77777777" w:rsidR="00EB2670" w:rsidRPr="00EB2670" w:rsidRDefault="00EB2670" w:rsidP="00EB26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B4EA40" w:rsidR="005E7A37" w:rsidRDefault="00EB2670" w:rsidP="00EB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proposes to 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4024AF" w:rsidR="005E7A37" w:rsidRDefault="008C7A77" w:rsidP="00CF7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SBI TS Template (added as a separate file in this CR)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9E2CF" w:rsidR="00CE7BD5" w:rsidRDefault="00CF7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 is referred to and the template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B54C9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5693AF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contain any changes to specific clauses in TS 29.501; it updates the SBI TS Template, that is referenced in Annex A.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F9CD88" w14:textId="6931FDE2" w:rsidR="008C7A77" w:rsidRPr="006B5418" w:rsidRDefault="008C7A77" w:rsidP="008C7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3E9094" w14:textId="1B748372" w:rsidR="009D7FEB" w:rsidRDefault="009D7FEB" w:rsidP="008C7A77">
      <w:pPr>
        <w:rPr>
          <w:noProof/>
        </w:rPr>
      </w:pPr>
    </w:p>
    <w:p w14:paraId="30C0010E" w14:textId="77777777" w:rsidR="00CF7CD4" w:rsidRDefault="00CF7CD4" w:rsidP="00CF7CD4">
      <w:pPr>
        <w:pStyle w:val="8"/>
      </w:pPr>
      <w:bookmarkStart w:id="2" w:name="_Toc170153613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2"/>
    </w:p>
    <w:p w14:paraId="50F53433" w14:textId="77777777" w:rsidR="00CF7CD4" w:rsidRDefault="00CF7CD4" w:rsidP="00CF7CD4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69E0789E" w14:textId="77777777" w:rsidR="00CF7CD4" w:rsidRPr="004D3578" w:rsidRDefault="00CF7CD4" w:rsidP="00CF7CD4">
      <w:pPr>
        <w:pStyle w:val="B1"/>
      </w:pPr>
      <w:r w:rsidRPr="00D616D4">
        <w:t>https://www.3gpp.org/ftp/information/All_Templates</w:t>
      </w:r>
      <w:r>
        <w:t>/</w:t>
      </w:r>
      <w:r w:rsidRPr="00D616D4">
        <w:t>29.xxx-SBI-Stage3</w:t>
      </w:r>
      <w:r>
        <w:t>-</w:t>
      </w:r>
      <w:r w:rsidRPr="00D616D4">
        <w:t>Template</w:t>
      </w:r>
      <w:r>
        <w:t>.zip</w:t>
      </w:r>
    </w:p>
    <w:p w14:paraId="0A59D1C6" w14:textId="77777777" w:rsidR="008C7A77" w:rsidRDefault="008C7A77" w:rsidP="008C7A77">
      <w:pPr>
        <w:rPr>
          <w:noProof/>
        </w:rPr>
      </w:pPr>
    </w:p>
    <w:sectPr w:rsidR="008C7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94CB1" w14:textId="77777777" w:rsidR="00D91810" w:rsidRDefault="00D91810">
      <w:r>
        <w:separator/>
      </w:r>
    </w:p>
  </w:endnote>
  <w:endnote w:type="continuationSeparator" w:id="0">
    <w:p w14:paraId="1DD5ACF8" w14:textId="77777777" w:rsidR="00D91810" w:rsidRDefault="00D91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1AB6D" w14:textId="77777777" w:rsidR="00D91810" w:rsidRDefault="00D91810">
      <w:r>
        <w:separator/>
      </w:r>
    </w:p>
  </w:footnote>
  <w:footnote w:type="continuationSeparator" w:id="0">
    <w:p w14:paraId="3A3B54E3" w14:textId="77777777" w:rsidR="00D91810" w:rsidRDefault="00D91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5"/>
  </w:num>
  <w:num w:numId="5">
    <w:abstractNumId w:val="28"/>
  </w:num>
  <w:num w:numId="6">
    <w:abstractNumId w:val="8"/>
  </w:num>
  <w:num w:numId="7">
    <w:abstractNumId w:val="40"/>
  </w:num>
  <w:num w:numId="8">
    <w:abstractNumId w:val="15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0"/>
  </w:num>
  <w:num w:numId="20">
    <w:abstractNumId w:val="24"/>
  </w:num>
  <w:num w:numId="21">
    <w:abstractNumId w:val="20"/>
  </w:num>
  <w:num w:numId="22">
    <w:abstractNumId w:val="16"/>
  </w:num>
  <w:num w:numId="23">
    <w:abstractNumId w:val="36"/>
  </w:num>
  <w:num w:numId="24">
    <w:abstractNumId w:val="32"/>
  </w:num>
  <w:num w:numId="25">
    <w:abstractNumId w:val="34"/>
  </w:num>
  <w:num w:numId="26">
    <w:abstractNumId w:val="23"/>
  </w:num>
  <w:num w:numId="27">
    <w:abstractNumId w:val="37"/>
  </w:num>
  <w:num w:numId="28">
    <w:abstractNumId w:val="21"/>
  </w:num>
  <w:num w:numId="29">
    <w:abstractNumId w:val="13"/>
  </w:num>
  <w:num w:numId="30">
    <w:abstractNumId w:val="17"/>
  </w:num>
  <w:num w:numId="31">
    <w:abstractNumId w:val="11"/>
  </w:num>
  <w:num w:numId="32">
    <w:abstractNumId w:val="29"/>
  </w:num>
  <w:num w:numId="33">
    <w:abstractNumId w:val="19"/>
  </w:num>
  <w:num w:numId="34">
    <w:abstractNumId w:val="27"/>
  </w:num>
  <w:num w:numId="35">
    <w:abstractNumId w:val="38"/>
  </w:num>
  <w:num w:numId="36">
    <w:abstractNumId w:val="14"/>
  </w:num>
  <w:num w:numId="37">
    <w:abstractNumId w:val="33"/>
  </w:num>
  <w:num w:numId="38">
    <w:abstractNumId w:val="26"/>
  </w:num>
  <w:num w:numId="39">
    <w:abstractNumId w:val="25"/>
  </w:num>
  <w:num w:numId="40">
    <w:abstractNumId w:val="22"/>
  </w:num>
  <w:num w:numId="41">
    <w:abstractNumId w:val="39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8BF"/>
    <w:rsid w:val="00106D98"/>
    <w:rsid w:val="00114A26"/>
    <w:rsid w:val="001257A7"/>
    <w:rsid w:val="00136648"/>
    <w:rsid w:val="00145D43"/>
    <w:rsid w:val="0017220F"/>
    <w:rsid w:val="00192C46"/>
    <w:rsid w:val="001A08B3"/>
    <w:rsid w:val="001A3BC5"/>
    <w:rsid w:val="001A7B60"/>
    <w:rsid w:val="001B52F0"/>
    <w:rsid w:val="001B7A65"/>
    <w:rsid w:val="001E41F3"/>
    <w:rsid w:val="001F5B25"/>
    <w:rsid w:val="002009C3"/>
    <w:rsid w:val="0022004D"/>
    <w:rsid w:val="0026004D"/>
    <w:rsid w:val="002640DD"/>
    <w:rsid w:val="00275D12"/>
    <w:rsid w:val="00284FEB"/>
    <w:rsid w:val="002860C4"/>
    <w:rsid w:val="002929A4"/>
    <w:rsid w:val="002B5741"/>
    <w:rsid w:val="002D17EC"/>
    <w:rsid w:val="002D2017"/>
    <w:rsid w:val="002E0B19"/>
    <w:rsid w:val="002E472E"/>
    <w:rsid w:val="00305409"/>
    <w:rsid w:val="0032273D"/>
    <w:rsid w:val="00351C55"/>
    <w:rsid w:val="003609EF"/>
    <w:rsid w:val="0036231A"/>
    <w:rsid w:val="00374DD4"/>
    <w:rsid w:val="003C20C7"/>
    <w:rsid w:val="003E1A36"/>
    <w:rsid w:val="004015F3"/>
    <w:rsid w:val="00410371"/>
    <w:rsid w:val="00417175"/>
    <w:rsid w:val="004242F1"/>
    <w:rsid w:val="00425379"/>
    <w:rsid w:val="004311FE"/>
    <w:rsid w:val="004B75B7"/>
    <w:rsid w:val="004C7F19"/>
    <w:rsid w:val="004E6F9C"/>
    <w:rsid w:val="005047EC"/>
    <w:rsid w:val="005141D9"/>
    <w:rsid w:val="0051580D"/>
    <w:rsid w:val="005327E7"/>
    <w:rsid w:val="00547111"/>
    <w:rsid w:val="00550ED6"/>
    <w:rsid w:val="0055530B"/>
    <w:rsid w:val="00571EC6"/>
    <w:rsid w:val="005827B0"/>
    <w:rsid w:val="00592D74"/>
    <w:rsid w:val="005E2C44"/>
    <w:rsid w:val="005E7A37"/>
    <w:rsid w:val="00621188"/>
    <w:rsid w:val="006257ED"/>
    <w:rsid w:val="00653DE4"/>
    <w:rsid w:val="0065640A"/>
    <w:rsid w:val="00665C47"/>
    <w:rsid w:val="006779BA"/>
    <w:rsid w:val="006830CD"/>
    <w:rsid w:val="00695808"/>
    <w:rsid w:val="006B46FB"/>
    <w:rsid w:val="006E21FB"/>
    <w:rsid w:val="006F4128"/>
    <w:rsid w:val="007160FD"/>
    <w:rsid w:val="00743700"/>
    <w:rsid w:val="00761D24"/>
    <w:rsid w:val="0078067A"/>
    <w:rsid w:val="00781A03"/>
    <w:rsid w:val="00792342"/>
    <w:rsid w:val="007977A8"/>
    <w:rsid w:val="007B512A"/>
    <w:rsid w:val="007C2097"/>
    <w:rsid w:val="007D6A07"/>
    <w:rsid w:val="007F7259"/>
    <w:rsid w:val="008031B2"/>
    <w:rsid w:val="008040A8"/>
    <w:rsid w:val="008279FA"/>
    <w:rsid w:val="008626E7"/>
    <w:rsid w:val="00870EE7"/>
    <w:rsid w:val="008847AF"/>
    <w:rsid w:val="008863B9"/>
    <w:rsid w:val="008A45A6"/>
    <w:rsid w:val="008C7A77"/>
    <w:rsid w:val="008D3CCC"/>
    <w:rsid w:val="008F3789"/>
    <w:rsid w:val="008F686C"/>
    <w:rsid w:val="009148DE"/>
    <w:rsid w:val="00941E30"/>
    <w:rsid w:val="009777D9"/>
    <w:rsid w:val="00991B88"/>
    <w:rsid w:val="00991C52"/>
    <w:rsid w:val="009A5753"/>
    <w:rsid w:val="009A579D"/>
    <w:rsid w:val="009C5EE7"/>
    <w:rsid w:val="009D7FEB"/>
    <w:rsid w:val="009E3297"/>
    <w:rsid w:val="009F734F"/>
    <w:rsid w:val="00A06C90"/>
    <w:rsid w:val="00A246B6"/>
    <w:rsid w:val="00A47E70"/>
    <w:rsid w:val="00A50CF0"/>
    <w:rsid w:val="00A55F3B"/>
    <w:rsid w:val="00A63993"/>
    <w:rsid w:val="00A7671C"/>
    <w:rsid w:val="00AA2CBC"/>
    <w:rsid w:val="00AC5820"/>
    <w:rsid w:val="00AC6750"/>
    <w:rsid w:val="00AD1CD8"/>
    <w:rsid w:val="00AE643B"/>
    <w:rsid w:val="00B06C2C"/>
    <w:rsid w:val="00B258BB"/>
    <w:rsid w:val="00B67B97"/>
    <w:rsid w:val="00B84385"/>
    <w:rsid w:val="00B968C8"/>
    <w:rsid w:val="00BA3EC5"/>
    <w:rsid w:val="00BA51D9"/>
    <w:rsid w:val="00BB3FB0"/>
    <w:rsid w:val="00BB5DFC"/>
    <w:rsid w:val="00BC78D0"/>
    <w:rsid w:val="00BD279D"/>
    <w:rsid w:val="00BD6BB8"/>
    <w:rsid w:val="00C16DF4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CE7BD5"/>
    <w:rsid w:val="00CF3041"/>
    <w:rsid w:val="00CF7CD4"/>
    <w:rsid w:val="00D03F9A"/>
    <w:rsid w:val="00D06D51"/>
    <w:rsid w:val="00D24991"/>
    <w:rsid w:val="00D36237"/>
    <w:rsid w:val="00D50255"/>
    <w:rsid w:val="00D66520"/>
    <w:rsid w:val="00D84AE9"/>
    <w:rsid w:val="00D91810"/>
    <w:rsid w:val="00DA2091"/>
    <w:rsid w:val="00DE34CF"/>
    <w:rsid w:val="00DF49B6"/>
    <w:rsid w:val="00E13F3D"/>
    <w:rsid w:val="00E33926"/>
    <w:rsid w:val="00E34898"/>
    <w:rsid w:val="00E40877"/>
    <w:rsid w:val="00E65156"/>
    <w:rsid w:val="00E8569A"/>
    <w:rsid w:val="00E90246"/>
    <w:rsid w:val="00EB09B7"/>
    <w:rsid w:val="00EB2670"/>
    <w:rsid w:val="00EE7D7C"/>
    <w:rsid w:val="00F13C8A"/>
    <w:rsid w:val="00F25575"/>
    <w:rsid w:val="00F25D98"/>
    <w:rsid w:val="00F300FB"/>
    <w:rsid w:val="00F66E23"/>
    <w:rsid w:val="00F6797D"/>
    <w:rsid w:val="00FA6ABF"/>
    <w:rsid w:val="00FB6386"/>
    <w:rsid w:val="00FC7121"/>
    <w:rsid w:val="00FD447E"/>
    <w:rsid w:val="00FF3115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af9">
    <w:name w:val="Body Text"/>
    <w:basedOn w:val="a"/>
    <w:link w:val="afa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047EC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5047E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5047E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047E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5047EC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9"/>
    <w:link w:val="afe"/>
    <w:rsid w:val="005047EC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5047EC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5047EC"/>
    <w:rPr>
      <w:rFonts w:ascii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5047EC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5047EC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5047EC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5047EC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5047EC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5047EC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5047EC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5047EC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5047EC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047EC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5047EC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047EC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5047EC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5047EC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E90246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E9024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90246"/>
    <w:rPr>
      <w:rFonts w:ascii="Arial" w:hAnsi="Arial"/>
      <w:sz w:val="32"/>
      <w:lang w:val="en-GB" w:eastAsia="en-US"/>
    </w:rPr>
  </w:style>
  <w:style w:type="character" w:customStyle="1" w:styleId="TAHCar">
    <w:name w:val="TAH Car"/>
    <w:rsid w:val="00E9024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E902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200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6FCD8-7653-4472-AF2C-671DB80BD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2024-08-19T14:30:00Z</dcterms:created>
  <dcterms:modified xsi:type="dcterms:W3CDTF">2024-08-19T14:44:00Z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(3)5LLirRtHFJr/17EQYI4FQkxyG1ZL1VinF2QtcYxf80HnG3hWxaYNMJt7jJ3FmMCXYZq534IR
zIQGGL1XQTT/53Gw+k3bm+U2NBGvoMC/0Qa8KYE1ph/bBbjg/m+I+oLESwF6CtO8AGmgZoen
pjsOk29DGKxh20JG+gk+cUsSnJa9EBpsOcQTiimFMrs1ObXaqvGYde5cnZYRiOP/EZj5tyjv
Ant3ceNAstyh8eF/pC</vt:lpwstr>
  </property>
  <property fmtid="{D5CDD505-2E9C-101B-9397-08002B2CF9AE}" pid="22" name="_2015_ms_pID_7253431">
    <vt:lpwstr>KsEl7FMS1FmcUm5vugzqt0RuV0dcLuw0gf905sprDbXFX/y6WxOYxS
TBuuioxNaelHz3lsDm5/MAOfcC5R0ty6vQFxFh9oI82I2zfPvqwxMIkikSJ6YfP7w1aq0BId
LRgTesCSurDYgiHgRRg7IW8v/M9QPvZk4Hh+13DQ2snqieaw92S0J/JB8cQjMw6mpZaMnBxd
1HBHn49SY020Xj7iTY7otzZ+uiQ+qlo7RAHx</vt:lpwstr>
  </property>
  <property fmtid="{D5CDD505-2E9C-101B-9397-08002B2CF9AE}" pid="23" name="_2015_ms_pID_7253432">
    <vt:lpwstr>Kw==</vt:lpwstr>
  </property>
</Properties>
</file>